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</w:tblGrid>
      <w:tr w:rsidR="00E8750B" w14:paraId="40ACDF8D" w14:textId="77777777" w:rsidTr="00613537">
        <w:trPr>
          <w:trHeight w:hRule="exact" w:val="1004"/>
        </w:trPr>
        <w:tc>
          <w:tcPr>
            <w:tcW w:w="4815" w:type="dxa"/>
          </w:tcPr>
          <w:p w14:paraId="52E10C89" w14:textId="77777777" w:rsidR="00E8750B" w:rsidRPr="00E8750B" w:rsidRDefault="00E8750B">
            <w:pPr>
              <w:rPr>
                <w:sz w:val="16"/>
                <w:szCs w:val="16"/>
              </w:rPr>
            </w:pPr>
          </w:p>
          <w:p w14:paraId="1EAAC70D" w14:textId="77777777" w:rsidR="00E8750B" w:rsidRPr="00E8750B" w:rsidRDefault="00E8750B">
            <w:pPr>
              <w:rPr>
                <w:sz w:val="16"/>
                <w:szCs w:val="16"/>
              </w:rPr>
            </w:pPr>
          </w:p>
          <w:p w14:paraId="18A30B0D" w14:textId="77777777" w:rsidR="00E8750B" w:rsidRPr="00E8750B" w:rsidRDefault="00E8750B">
            <w:pPr>
              <w:rPr>
                <w:sz w:val="16"/>
                <w:szCs w:val="16"/>
              </w:rPr>
            </w:pPr>
          </w:p>
          <w:p w14:paraId="41EBB695" w14:textId="77777777" w:rsidR="00E8750B" w:rsidRPr="00E8750B" w:rsidRDefault="00E8750B">
            <w:pPr>
              <w:rPr>
                <w:sz w:val="16"/>
                <w:szCs w:val="16"/>
              </w:rPr>
            </w:pPr>
          </w:p>
          <w:p w14:paraId="0AC84933" w14:textId="10489C51" w:rsidR="00E8750B" w:rsidRPr="00E8750B" w:rsidRDefault="00897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Eigener Vorname Familienname | Musterweg 1 a | 97123 Wohnort </w:t>
            </w:r>
          </w:p>
        </w:tc>
      </w:tr>
      <w:tr w:rsidR="00E8750B" w14:paraId="44F42DC0" w14:textId="77777777" w:rsidTr="00613537">
        <w:trPr>
          <w:trHeight w:hRule="exact" w:val="1548"/>
        </w:trPr>
        <w:tc>
          <w:tcPr>
            <w:tcW w:w="4815" w:type="dxa"/>
          </w:tcPr>
          <w:p w14:paraId="4308FCA3" w14:textId="77777777" w:rsidR="00E8750B" w:rsidRDefault="00E8750B">
            <w:pPr>
              <w:rPr>
                <w:szCs w:val="16"/>
              </w:rPr>
            </w:pPr>
            <w:r>
              <w:rPr>
                <w:szCs w:val="16"/>
              </w:rPr>
              <w:t>Firma</w:t>
            </w:r>
          </w:p>
          <w:p w14:paraId="4AD0DFF1" w14:textId="77777777" w:rsidR="00E8750B" w:rsidRDefault="00E8750B">
            <w:pPr>
              <w:rPr>
                <w:szCs w:val="16"/>
              </w:rPr>
            </w:pPr>
            <w:r>
              <w:rPr>
                <w:szCs w:val="16"/>
              </w:rPr>
              <w:t>Frau Herrn Vorname Name</w:t>
            </w:r>
          </w:p>
          <w:p w14:paraId="4A2BFB83" w14:textId="77777777" w:rsidR="00E8750B" w:rsidRDefault="00E8750B">
            <w:pPr>
              <w:rPr>
                <w:szCs w:val="16"/>
              </w:rPr>
            </w:pPr>
            <w:r>
              <w:rPr>
                <w:szCs w:val="16"/>
              </w:rPr>
              <w:t>Straße oder Postfach</w:t>
            </w:r>
          </w:p>
          <w:p w14:paraId="145CBE10" w14:textId="77777777" w:rsidR="00E8750B" w:rsidRPr="00E8750B" w:rsidRDefault="00E8750B">
            <w:pPr>
              <w:rPr>
                <w:szCs w:val="16"/>
              </w:rPr>
            </w:pPr>
            <w:r>
              <w:rPr>
                <w:szCs w:val="16"/>
              </w:rPr>
              <w:t>12345 Ort</w:t>
            </w:r>
          </w:p>
        </w:tc>
      </w:tr>
    </w:tbl>
    <w:tbl>
      <w:tblPr>
        <w:tblStyle w:val="Tabellenraster"/>
        <w:tblpPr w:leftFromText="142" w:rightFromText="142" w:vertAnchor="text" w:horzAnchor="margin" w:tblpX="5671" w:tblpY="-25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261"/>
      </w:tblGrid>
      <w:tr w:rsidR="00613537" w:rsidRPr="00613537" w14:paraId="25EA1F2E" w14:textId="77777777" w:rsidTr="008976B2">
        <w:tc>
          <w:tcPr>
            <w:tcW w:w="1134" w:type="dxa"/>
          </w:tcPr>
          <w:p w14:paraId="668BF298" w14:textId="77777777" w:rsidR="00613537" w:rsidRPr="00613537" w:rsidRDefault="00613537" w:rsidP="004D440A">
            <w:pPr>
              <w:pStyle w:val="Infoblock"/>
            </w:pPr>
            <w:r w:rsidRPr="00613537">
              <w:t>Anschrift</w:t>
            </w:r>
            <w:r w:rsidR="004D440A">
              <w:t>:</w:t>
            </w:r>
          </w:p>
        </w:tc>
        <w:tc>
          <w:tcPr>
            <w:tcW w:w="3261" w:type="dxa"/>
          </w:tcPr>
          <w:p w14:paraId="21E694E0" w14:textId="77777777" w:rsidR="00613537" w:rsidRPr="00613537" w:rsidRDefault="00613537" w:rsidP="00613537">
            <w:pPr>
              <w:pStyle w:val="Infoblock"/>
            </w:pPr>
            <w:r w:rsidRPr="00613537">
              <w:t>Musterweg 18</w:t>
            </w:r>
          </w:p>
        </w:tc>
      </w:tr>
      <w:tr w:rsidR="00613537" w:rsidRPr="00613537" w14:paraId="452D1448" w14:textId="77777777" w:rsidTr="008976B2">
        <w:tc>
          <w:tcPr>
            <w:tcW w:w="1134" w:type="dxa"/>
          </w:tcPr>
          <w:p w14:paraId="21BAFE55" w14:textId="77777777" w:rsidR="00613537" w:rsidRPr="00613537" w:rsidRDefault="00613537" w:rsidP="004D440A">
            <w:pPr>
              <w:pStyle w:val="Infoblock"/>
            </w:pPr>
          </w:p>
        </w:tc>
        <w:tc>
          <w:tcPr>
            <w:tcW w:w="3261" w:type="dxa"/>
          </w:tcPr>
          <w:p w14:paraId="1DBBB575" w14:textId="77777777" w:rsidR="00613537" w:rsidRPr="00613537" w:rsidRDefault="00613537" w:rsidP="00613537">
            <w:pPr>
              <w:pStyle w:val="Infoblock"/>
            </w:pPr>
            <w:r w:rsidRPr="00613537">
              <w:t>12345 Musterort</w:t>
            </w:r>
          </w:p>
        </w:tc>
      </w:tr>
      <w:tr w:rsidR="00613537" w:rsidRPr="00613537" w14:paraId="1E48B391" w14:textId="77777777" w:rsidTr="008976B2">
        <w:tc>
          <w:tcPr>
            <w:tcW w:w="1134" w:type="dxa"/>
          </w:tcPr>
          <w:p w14:paraId="6D6FF2A2" w14:textId="77777777" w:rsidR="00613537" w:rsidRPr="00613537" w:rsidRDefault="00613537" w:rsidP="004D440A">
            <w:pPr>
              <w:pStyle w:val="Infoblock"/>
            </w:pPr>
            <w:r w:rsidRPr="00613537">
              <w:t>Telefon</w:t>
            </w:r>
            <w:r w:rsidR="004D440A">
              <w:t>:</w:t>
            </w:r>
          </w:p>
        </w:tc>
        <w:tc>
          <w:tcPr>
            <w:tcW w:w="3261" w:type="dxa"/>
          </w:tcPr>
          <w:p w14:paraId="5E636046" w14:textId="77777777" w:rsidR="00613537" w:rsidRDefault="008976B2" w:rsidP="00613537">
            <w:pPr>
              <w:pStyle w:val="Infoblock"/>
            </w:pPr>
            <w:r>
              <w:t>09712 134563 oder</w:t>
            </w:r>
          </w:p>
          <w:p w14:paraId="7ABC20F1" w14:textId="3496887B" w:rsidR="008976B2" w:rsidRPr="00613537" w:rsidRDefault="008976B2" w:rsidP="00613537">
            <w:pPr>
              <w:pStyle w:val="Infoblock"/>
            </w:pPr>
            <w:r>
              <w:t>0170 1234566</w:t>
            </w:r>
          </w:p>
        </w:tc>
      </w:tr>
      <w:tr w:rsidR="00613537" w:rsidRPr="00613537" w14:paraId="61A686AF" w14:textId="77777777" w:rsidTr="008976B2">
        <w:tc>
          <w:tcPr>
            <w:tcW w:w="1134" w:type="dxa"/>
          </w:tcPr>
          <w:p w14:paraId="661D7872" w14:textId="77777777" w:rsidR="00613537" w:rsidRPr="00613537" w:rsidRDefault="00613537" w:rsidP="004D440A">
            <w:pPr>
              <w:pStyle w:val="Infoblock"/>
            </w:pPr>
            <w:r w:rsidRPr="00613537">
              <w:t>E-Mail</w:t>
            </w:r>
            <w:r w:rsidR="004D440A">
              <w:t>:</w:t>
            </w:r>
          </w:p>
        </w:tc>
        <w:tc>
          <w:tcPr>
            <w:tcW w:w="3261" w:type="dxa"/>
          </w:tcPr>
          <w:p w14:paraId="13A2A527" w14:textId="7E6F645E" w:rsidR="00613537" w:rsidRPr="00613537" w:rsidRDefault="008976B2" w:rsidP="00613537">
            <w:pPr>
              <w:pStyle w:val="Infoblock"/>
            </w:pPr>
            <w:r>
              <w:t>vorname.name@web.de</w:t>
            </w:r>
          </w:p>
        </w:tc>
      </w:tr>
      <w:tr w:rsidR="00613537" w:rsidRPr="00613537" w14:paraId="01BF8DFF" w14:textId="77777777" w:rsidTr="008976B2">
        <w:tc>
          <w:tcPr>
            <w:tcW w:w="1134" w:type="dxa"/>
          </w:tcPr>
          <w:p w14:paraId="4C89C648" w14:textId="77777777" w:rsidR="00613537" w:rsidRPr="00613537" w:rsidRDefault="00613537" w:rsidP="00613537">
            <w:pPr>
              <w:pStyle w:val="Infoblock"/>
            </w:pPr>
          </w:p>
        </w:tc>
        <w:tc>
          <w:tcPr>
            <w:tcW w:w="3261" w:type="dxa"/>
          </w:tcPr>
          <w:p w14:paraId="5C88A8C6" w14:textId="77777777" w:rsidR="00613537" w:rsidRPr="00613537" w:rsidRDefault="00613537" w:rsidP="00613537">
            <w:pPr>
              <w:pStyle w:val="Infoblock"/>
            </w:pPr>
          </w:p>
        </w:tc>
      </w:tr>
      <w:tr w:rsidR="00613537" w:rsidRPr="00613537" w14:paraId="0AB38B3A" w14:textId="77777777" w:rsidTr="008976B2">
        <w:tc>
          <w:tcPr>
            <w:tcW w:w="4395" w:type="dxa"/>
            <w:gridSpan w:val="2"/>
          </w:tcPr>
          <w:p w14:paraId="2CB72FDA" w14:textId="6CE12F8E" w:rsidR="00613537" w:rsidRPr="00613537" w:rsidRDefault="008976B2" w:rsidP="00613537">
            <w:pPr>
              <w:pStyle w:val="Infoblock"/>
            </w:pPr>
            <w:r>
              <w:t>Wohnort</w:t>
            </w:r>
            <w:r w:rsidR="00613537" w:rsidRPr="00613537">
              <w:t xml:space="preserve">, </w:t>
            </w:r>
            <w:fldSimple w:instr=" DATE   \* MERGEFORMAT ">
              <w:r>
                <w:rPr>
                  <w:noProof/>
                </w:rPr>
                <w:t>10.05.2026</w:t>
              </w:r>
            </w:fldSimple>
          </w:p>
        </w:tc>
      </w:tr>
    </w:tbl>
    <w:p w14:paraId="24F0F010" w14:textId="77777777" w:rsidR="004666E3" w:rsidRDefault="004666E3" w:rsidP="00E8750B">
      <w:pPr>
        <w:pStyle w:val="KeinLeerraum"/>
      </w:pPr>
    </w:p>
    <w:p w14:paraId="4A364DEF" w14:textId="77777777" w:rsidR="00E8750B" w:rsidRDefault="00E8750B" w:rsidP="00E8750B">
      <w:pPr>
        <w:pStyle w:val="KeinLeerraum"/>
      </w:pPr>
    </w:p>
    <w:p w14:paraId="2058A58A" w14:textId="77777777" w:rsidR="00E8750B" w:rsidRPr="00E8750B" w:rsidRDefault="00E8750B" w:rsidP="008976B2">
      <w:pPr>
        <w:pStyle w:val="berschrift1"/>
      </w:pPr>
      <w:r w:rsidRPr="00E8750B">
        <w:t>Bewerbung als XXXX</w:t>
      </w:r>
    </w:p>
    <w:p w14:paraId="03D35F33" w14:textId="77777777" w:rsidR="00E8750B" w:rsidRDefault="00E8750B" w:rsidP="00E8750B">
      <w:pPr>
        <w:pStyle w:val="KeinLeerraum"/>
      </w:pPr>
    </w:p>
    <w:p w14:paraId="5EF7E69E" w14:textId="77777777" w:rsidR="00E8750B" w:rsidRDefault="00E8750B" w:rsidP="00E8750B">
      <w:pPr>
        <w:pStyle w:val="KeinLeerraum"/>
      </w:pPr>
    </w:p>
    <w:p w14:paraId="675712FD" w14:textId="77777777" w:rsidR="00E8750B" w:rsidRDefault="00E8750B" w:rsidP="00E8750B">
      <w:pPr>
        <w:pStyle w:val="KeinLeerraum"/>
      </w:pPr>
      <w:r>
        <w:t>Sehr geehrte Frau XXX,</w:t>
      </w:r>
    </w:p>
    <w:p w14:paraId="12805AB7" w14:textId="77777777" w:rsidR="00E8750B" w:rsidRDefault="00E8750B" w:rsidP="00E8750B">
      <w:pPr>
        <w:pStyle w:val="KeinLeerraum"/>
      </w:pPr>
      <w:r>
        <w:t>Sehr geehrter Herr XXX,</w:t>
      </w:r>
    </w:p>
    <w:p w14:paraId="6124DA0C" w14:textId="77777777" w:rsidR="00E8750B" w:rsidRDefault="00E8750B" w:rsidP="00E8750B">
      <w:pPr>
        <w:pStyle w:val="KeinLeerraum"/>
      </w:pPr>
      <w:r>
        <w:t xml:space="preserve">Guten Tag, </w:t>
      </w:r>
    </w:p>
    <w:p w14:paraId="5DCDE7B5" w14:textId="77777777" w:rsidR="00E8750B" w:rsidRDefault="00E8750B" w:rsidP="00E8750B">
      <w:pPr>
        <w:pStyle w:val="KeinLeerraum"/>
      </w:pPr>
    </w:p>
    <w:p w14:paraId="3F3EF36E" w14:textId="229A5E06" w:rsidR="00E8750B" w:rsidRDefault="008976B2" w:rsidP="00E8750B">
      <w:pPr>
        <w:pStyle w:val="KeinLeerraum"/>
      </w:pPr>
      <w:r>
        <w:t xml:space="preserve">hier kommnt der Bewerbungstext, bitte achtet darauf, dass  das erste Wort mit einem Kleinbuchstaben beginnt. Aber: Alle Höflichkeitsanreden schreiben wir groß (Sie, Ihre, Ihnen). </w:t>
      </w:r>
    </w:p>
    <w:p w14:paraId="6D0D9348" w14:textId="77777777" w:rsidR="00E8750B" w:rsidRDefault="00E8750B" w:rsidP="00E8750B">
      <w:pPr>
        <w:pStyle w:val="KeinLeerraum"/>
      </w:pPr>
    </w:p>
    <w:p w14:paraId="3CD82692" w14:textId="77777777" w:rsidR="00E8750B" w:rsidRDefault="00E8750B" w:rsidP="00E8750B">
      <w:pPr>
        <w:pStyle w:val="KeinLeerraum"/>
        <w:tabs>
          <w:tab w:val="left" w:pos="5670"/>
        </w:tabs>
      </w:pPr>
      <w:r>
        <w:t>Freundliche Grüße</w:t>
      </w:r>
      <w:r>
        <w:tab/>
      </w:r>
      <w:r w:rsidRPr="00E8750B">
        <w:rPr>
          <w:b/>
        </w:rPr>
        <w:t>Anlagen</w:t>
      </w:r>
    </w:p>
    <w:p w14:paraId="4B4C7ACB" w14:textId="77777777" w:rsidR="00E8750B" w:rsidRDefault="00E8750B" w:rsidP="00E8750B">
      <w:pPr>
        <w:pStyle w:val="KeinLeerraum"/>
        <w:tabs>
          <w:tab w:val="left" w:pos="5670"/>
        </w:tabs>
      </w:pPr>
      <w:r>
        <w:tab/>
        <w:t>Lebenslauf</w:t>
      </w:r>
    </w:p>
    <w:p w14:paraId="500F89B9" w14:textId="1635ACED" w:rsidR="00E8750B" w:rsidRDefault="00E8750B" w:rsidP="00E8750B">
      <w:pPr>
        <w:pStyle w:val="KeinLeerraum"/>
        <w:tabs>
          <w:tab w:val="left" w:pos="5670"/>
        </w:tabs>
      </w:pPr>
      <w:r>
        <w:tab/>
      </w:r>
      <w:r w:rsidR="008976B2">
        <w:t>Zeugnis</w:t>
      </w:r>
    </w:p>
    <w:p w14:paraId="7F235F16" w14:textId="453857CC" w:rsidR="00E8750B" w:rsidRDefault="00E8750B" w:rsidP="00E8750B">
      <w:pPr>
        <w:pStyle w:val="KeinLeerraum"/>
        <w:tabs>
          <w:tab w:val="left" w:pos="5670"/>
        </w:tabs>
      </w:pPr>
      <w:r>
        <w:tab/>
      </w:r>
      <w:r w:rsidR="008976B2">
        <w:t>Praktikumsbestätigung</w:t>
      </w:r>
    </w:p>
    <w:p w14:paraId="0B03C9E1" w14:textId="12EB15B2" w:rsidR="00E8750B" w:rsidRDefault="00E8750B" w:rsidP="00E8750B">
      <w:pPr>
        <w:pStyle w:val="KeinLeerraum"/>
        <w:tabs>
          <w:tab w:val="left" w:pos="5670"/>
        </w:tabs>
      </w:pPr>
      <w:r>
        <w:t xml:space="preserve">Vorname </w:t>
      </w:r>
      <w:r w:rsidR="008976B2">
        <w:t>Familienn</w:t>
      </w:r>
      <w:r>
        <w:t>ame</w:t>
      </w:r>
      <w:r>
        <w:tab/>
      </w:r>
    </w:p>
    <w:p w14:paraId="2B646C05" w14:textId="77777777" w:rsidR="00613537" w:rsidRDefault="00613537" w:rsidP="00E8750B">
      <w:pPr>
        <w:pStyle w:val="KeinLeerraum"/>
        <w:tabs>
          <w:tab w:val="left" w:pos="5670"/>
        </w:tabs>
      </w:pPr>
    </w:p>
    <w:p w14:paraId="4690C6E5" w14:textId="77777777" w:rsidR="00613537" w:rsidRDefault="00613537" w:rsidP="00613537">
      <w:pPr>
        <w:pStyle w:val="KeinLeerraum"/>
        <w:tabs>
          <w:tab w:val="left" w:pos="5670"/>
        </w:tabs>
      </w:pPr>
    </w:p>
    <w:sectPr w:rsidR="00613537" w:rsidSect="00E8750B">
      <w:headerReference w:type="default" r:id="rId6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9A19A" w14:textId="77777777" w:rsidR="00D60245" w:rsidRDefault="00D60245" w:rsidP="00E8750B">
      <w:pPr>
        <w:spacing w:after="0" w:line="240" w:lineRule="auto"/>
      </w:pPr>
      <w:r>
        <w:separator/>
      </w:r>
    </w:p>
  </w:endnote>
  <w:endnote w:type="continuationSeparator" w:id="0">
    <w:p w14:paraId="32DACDBD" w14:textId="77777777" w:rsidR="00D60245" w:rsidRDefault="00D60245" w:rsidP="00E87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229D3" w14:textId="77777777" w:rsidR="00D60245" w:rsidRDefault="00D60245" w:rsidP="00E8750B">
      <w:pPr>
        <w:spacing w:after="0" w:line="240" w:lineRule="auto"/>
      </w:pPr>
      <w:r>
        <w:separator/>
      </w:r>
    </w:p>
  </w:footnote>
  <w:footnote w:type="continuationSeparator" w:id="0">
    <w:p w14:paraId="1E87E55B" w14:textId="77777777" w:rsidR="00D60245" w:rsidRDefault="00D60245" w:rsidP="00E87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860E" w14:textId="77777777" w:rsidR="00E8750B" w:rsidRPr="00613537" w:rsidRDefault="00E8750B" w:rsidP="00613537">
    <w:pPr>
      <w:pStyle w:val="Titel"/>
      <w:pBdr>
        <w:bottom w:val="single" w:sz="12" w:space="1" w:color="4F81BD" w:themeColor="accent1"/>
      </w:pBdr>
      <w:jc w:val="right"/>
      <w:rPr>
        <w:color w:val="4F81BD" w:themeColor="accent1"/>
      </w:rPr>
    </w:pPr>
    <w:r w:rsidRPr="00613537">
      <w:rPr>
        <w:color w:val="4F81BD" w:themeColor="accent1"/>
      </w:rPr>
      <w:t>Vorname Name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B2"/>
    <w:rsid w:val="001A23D2"/>
    <w:rsid w:val="004666E3"/>
    <w:rsid w:val="004D440A"/>
    <w:rsid w:val="00524D2E"/>
    <w:rsid w:val="00581762"/>
    <w:rsid w:val="00613537"/>
    <w:rsid w:val="008976B2"/>
    <w:rsid w:val="00A27A02"/>
    <w:rsid w:val="00B45046"/>
    <w:rsid w:val="00D60245"/>
    <w:rsid w:val="00E8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15787"/>
  <w15:chartTrackingRefBased/>
  <w15:docId w15:val="{2339615F-BC61-4023-BBCA-029DE21E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976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87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750B"/>
  </w:style>
  <w:style w:type="paragraph" w:styleId="Fuzeile">
    <w:name w:val="footer"/>
    <w:basedOn w:val="Standard"/>
    <w:link w:val="FuzeileZchn"/>
    <w:uiPriority w:val="99"/>
    <w:unhideWhenUsed/>
    <w:rsid w:val="00E87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750B"/>
  </w:style>
  <w:style w:type="paragraph" w:styleId="Titel">
    <w:name w:val="Title"/>
    <w:basedOn w:val="Standard"/>
    <w:next w:val="Standard"/>
    <w:link w:val="TitelZchn"/>
    <w:uiPriority w:val="10"/>
    <w:qFormat/>
    <w:rsid w:val="00E8750B"/>
    <w:pPr>
      <w:spacing w:after="0" w:line="240" w:lineRule="auto"/>
      <w:contextualSpacing/>
    </w:pPr>
    <w:rPr>
      <w:rFonts w:eastAsiaTheme="majorEastAsia" w:cstheme="minorHAns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750B"/>
    <w:rPr>
      <w:rFonts w:eastAsiaTheme="majorEastAsia" w:cstheme="minorHAnsi"/>
      <w:spacing w:val="-10"/>
      <w:kern w:val="28"/>
      <w:sz w:val="56"/>
      <w:szCs w:val="56"/>
    </w:rPr>
  </w:style>
  <w:style w:type="table" w:styleId="Tabellenraster">
    <w:name w:val="Table Grid"/>
    <w:basedOn w:val="NormaleTabelle"/>
    <w:uiPriority w:val="59"/>
    <w:rsid w:val="00E87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E8750B"/>
    <w:pPr>
      <w:spacing w:after="0" w:line="240" w:lineRule="auto"/>
    </w:pPr>
  </w:style>
  <w:style w:type="paragraph" w:customStyle="1" w:styleId="Infoblock">
    <w:name w:val="Infoblock"/>
    <w:basedOn w:val="KeinLeerraum"/>
    <w:link w:val="InfoblockZchn"/>
    <w:qFormat/>
    <w:rsid w:val="00E8750B"/>
    <w:rPr>
      <w:sz w:val="2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8750B"/>
  </w:style>
  <w:style w:type="character" w:customStyle="1" w:styleId="InfoblockZchn">
    <w:name w:val="Infoblock Zchn"/>
    <w:basedOn w:val="KeinLeerraumZchn"/>
    <w:link w:val="Infoblock"/>
    <w:rsid w:val="00E8750B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976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_BSI\Bewerbungscenter\Bewerbungen_Vorlagen\Bewerbung_vorlage%20blaue%20Kopfzeil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013 –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Bewerbung_vorlage blaue Kopfzeile.dotx</Template>
  <TotalTime>0</TotalTime>
  <Pages>1</Pages>
  <Words>89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Engel</dc:creator>
  <cp:keywords/>
  <dc:description/>
  <cp:lastModifiedBy>Christa Engel</cp:lastModifiedBy>
  <cp:revision>1</cp:revision>
  <dcterms:created xsi:type="dcterms:W3CDTF">2026-05-10T18:11:00Z</dcterms:created>
  <dcterms:modified xsi:type="dcterms:W3CDTF">2026-05-10T18:18:00Z</dcterms:modified>
</cp:coreProperties>
</file>